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DC6" w:rsidRDefault="00AA6DC6">
      <w:pPr>
        <w:pStyle w:val="Standard"/>
      </w:pPr>
      <w:bookmarkStart w:id="0" w:name="_GoBack"/>
      <w:bookmarkEnd w:id="0"/>
    </w:p>
    <w:tbl>
      <w:tblPr>
        <w:tblW w:w="1455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5"/>
        <w:gridCol w:w="6195"/>
      </w:tblGrid>
      <w:tr w:rsidR="00AA6DC6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835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AA6DC6">
            <w:pPr>
              <w:pStyle w:val="TableContents"/>
            </w:pPr>
          </w:p>
        </w:tc>
        <w:tc>
          <w:tcPr>
            <w:tcW w:w="619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к приказу</w:t>
            </w:r>
          </w:p>
          <w:p w:rsidR="00AA6DC6" w:rsidRDefault="00121845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Государственного учреждения- Пензенского регионального</w:t>
            </w:r>
          </w:p>
          <w:p w:rsidR="00AA6DC6" w:rsidRDefault="00121845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отделения Фонда социального страхования Российской Федерации</w:t>
            </w:r>
          </w:p>
          <w:p w:rsidR="00AA6DC6" w:rsidRDefault="00AA6DC6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="00AA6DC6" w:rsidRDefault="00121845">
            <w:pPr>
              <w:pStyle w:val="TableContents"/>
            </w:pPr>
            <w:r>
              <w:rPr>
                <w:sz w:val="20"/>
                <w:szCs w:val="20"/>
              </w:rPr>
              <w:t xml:space="preserve">                                         от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30.11.2020__</w:t>
            </w:r>
            <w:r>
              <w:rPr>
                <w:sz w:val="20"/>
                <w:szCs w:val="20"/>
              </w:rPr>
              <w:t xml:space="preserve">№  </w:t>
            </w:r>
            <w:r>
              <w:rPr>
                <w:sz w:val="20"/>
                <w:szCs w:val="20"/>
                <w:u w:val="single"/>
              </w:rPr>
              <w:t>__1177________</w:t>
            </w:r>
          </w:p>
        </w:tc>
      </w:tr>
    </w:tbl>
    <w:p w:rsidR="00AA6DC6" w:rsidRDefault="00AA6DC6">
      <w:pPr>
        <w:pStyle w:val="Standard"/>
      </w:pPr>
    </w:p>
    <w:p w:rsidR="00AA6DC6" w:rsidRDefault="00AA6DC6">
      <w:pPr>
        <w:pStyle w:val="Standard"/>
      </w:pPr>
    </w:p>
    <w:p w:rsidR="00AA6DC6" w:rsidRDefault="00121845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- график</w:t>
      </w:r>
    </w:p>
    <w:p w:rsidR="00AA6DC6" w:rsidRDefault="00121845">
      <w:pPr>
        <w:pStyle w:val="Standard"/>
        <w:jc w:val="center"/>
        <w:rPr>
          <w:b/>
          <w:bCs/>
        </w:rPr>
      </w:pPr>
      <w:r>
        <w:rPr>
          <w:b/>
          <w:bCs/>
        </w:rPr>
        <w:t>проведения проверок соблюдения порядка выдачи, продления и оформления листков нетрудоспособности</w:t>
      </w:r>
    </w:p>
    <w:p w:rsidR="00AA6DC6" w:rsidRDefault="00121845">
      <w:pPr>
        <w:pStyle w:val="Standard"/>
        <w:jc w:val="center"/>
        <w:rPr>
          <w:b/>
          <w:bCs/>
        </w:rPr>
      </w:pPr>
      <w:r>
        <w:rPr>
          <w:b/>
          <w:bCs/>
        </w:rPr>
        <w:t>Государственным учреждением - Пензенским региональным отделением Фонда социального страхования</w:t>
      </w:r>
    </w:p>
    <w:p w:rsidR="00AA6DC6" w:rsidRDefault="00121845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Российской </w:t>
      </w:r>
      <w:r>
        <w:rPr>
          <w:b/>
          <w:bCs/>
        </w:rPr>
        <w:t>Федерации в 2021 году</w:t>
      </w:r>
    </w:p>
    <w:p w:rsidR="00AA6DC6" w:rsidRDefault="00AA6DC6">
      <w:pPr>
        <w:pStyle w:val="Standard"/>
        <w:jc w:val="center"/>
        <w:rPr>
          <w:sz w:val="28"/>
          <w:szCs w:val="28"/>
        </w:rPr>
      </w:pPr>
    </w:p>
    <w:tbl>
      <w:tblPr>
        <w:tblW w:w="14598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4962"/>
        <w:gridCol w:w="2268"/>
        <w:gridCol w:w="2835"/>
        <w:gridCol w:w="1699"/>
        <w:gridCol w:w="2270"/>
      </w:tblGrid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Наименование и адрес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учреждения здравоохранения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Пензенской области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Ф.И.О. лиц,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осуществляющих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проверку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Занимаемая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проверки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Количество единиц мед документации,</w:t>
            </w:r>
          </w:p>
          <w:p w:rsidR="00AA6DC6" w:rsidRDefault="00121845">
            <w:pPr>
              <w:pStyle w:val="TableContents"/>
              <w:jc w:val="center"/>
              <w:rPr>
                <w:b/>
              </w:rPr>
            </w:pPr>
            <w:r>
              <w:rPr>
                <w:b/>
              </w:rPr>
              <w:t>подлежащих проверке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«ОМЕГА КЛИНИК»</w:t>
            </w:r>
          </w:p>
          <w:p w:rsidR="00AA6DC6" w:rsidRDefault="00121845">
            <w:pPr>
              <w:pStyle w:val="TableContents"/>
            </w:pPr>
            <w:r>
              <w:t xml:space="preserve">440061, Пензенская область </w:t>
            </w:r>
          </w:p>
          <w:p w:rsidR="00AA6DC6" w:rsidRDefault="00121845">
            <w:pPr>
              <w:pStyle w:val="TableContents"/>
            </w:pPr>
            <w:r>
              <w:t>г. Пенза, ул.Луначарского, 7 Б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Майоренко В.М.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22.03.2021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«Пенза - Мед»</w:t>
            </w:r>
          </w:p>
          <w:p w:rsidR="00AA6DC6" w:rsidRDefault="00121845">
            <w:pPr>
              <w:pStyle w:val="TableContents"/>
            </w:pPr>
            <w:r>
              <w:t xml:space="preserve">440008,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К Цеткин, 63 В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Дёмкина Л.В.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23.03.2021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120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53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3.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МЦ Мед Микс</w:t>
            </w:r>
          </w:p>
          <w:p w:rsidR="00AA6DC6" w:rsidRDefault="00121845">
            <w:pPr>
              <w:pStyle w:val="TableContents"/>
            </w:pPr>
            <w:r>
              <w:t xml:space="preserve">440071,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Ладожская, д. 162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rPr>
                <w:u w:val="single"/>
              </w:rPr>
              <w:t>Ляштаева Л.А.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23.03.2021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4.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ЦКМ Мед Микс</w:t>
            </w:r>
          </w:p>
          <w:p w:rsidR="00AA6DC6" w:rsidRDefault="00121845">
            <w:pPr>
              <w:pStyle w:val="TableContents"/>
            </w:pPr>
            <w:r>
              <w:t xml:space="preserve">440062,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Виражная, д. 42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rPr>
                <w:u w:val="single"/>
              </w:rPr>
              <w:t>Юдин С.А.</w:t>
            </w:r>
          </w:p>
          <w:p w:rsidR="00AA6DC6" w:rsidRDefault="00121845">
            <w:pPr>
              <w:pStyle w:val="TableContents"/>
              <w:jc w:val="center"/>
            </w:pPr>
            <w:r>
              <w:t>Ляштаева Л.А.</w:t>
            </w:r>
          </w:p>
          <w:p w:rsidR="00AA6DC6" w:rsidRDefault="00121845">
            <w:pPr>
              <w:pStyle w:val="TableContents"/>
              <w:jc w:val="center"/>
            </w:pPr>
            <w:r>
              <w:t>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24.03.2021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650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68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 xml:space="preserve"> ООО КДФ - Пенза»</w:t>
            </w:r>
          </w:p>
          <w:p w:rsidR="00AA6DC6" w:rsidRDefault="00121845">
            <w:pPr>
              <w:pStyle w:val="TableContents"/>
            </w:pPr>
            <w:r>
              <w:t xml:space="preserve">440026,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Красная, строение 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26.03.2021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«Консилиум»</w:t>
            </w:r>
          </w:p>
          <w:p w:rsidR="00AA6DC6" w:rsidRDefault="00121845">
            <w:pPr>
              <w:pStyle w:val="TableContents"/>
            </w:pPr>
            <w:r>
              <w:t xml:space="preserve"> 440052,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 Калинина,22 А, пом.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Майоренко В.М.</w:t>
            </w:r>
          </w:p>
          <w:p w:rsidR="00AA6DC6" w:rsidRDefault="00AA6DC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26.03.2021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110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7.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«Эс класс клиник Пенза»</w:t>
            </w:r>
          </w:p>
          <w:p w:rsidR="00AA6DC6" w:rsidRDefault="00121845">
            <w:pPr>
              <w:pStyle w:val="TableContents"/>
            </w:pPr>
            <w:r>
              <w:t xml:space="preserve">440026,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Володарского, д. 23/12 пом.2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29.03.2021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66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8.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«ПООБ»</w:t>
            </w:r>
          </w:p>
          <w:p w:rsidR="00AA6DC6" w:rsidRDefault="00121845">
            <w:pPr>
              <w:pStyle w:val="TableContents"/>
            </w:pPr>
            <w:r>
              <w:t>440026, Пензенская область,</w:t>
            </w:r>
          </w:p>
          <w:p w:rsidR="00AA6DC6" w:rsidRDefault="00121845">
            <w:pPr>
              <w:pStyle w:val="TableContents"/>
            </w:pPr>
            <w:r>
              <w:t>г. Пенза, ул. Красная, д. 32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 И.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121845">
            <w:pPr>
              <w:pStyle w:val="TableContents"/>
              <w:jc w:val="center"/>
            </w:pPr>
            <w:r>
              <w:t>Ляштаева Л.А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</w:t>
            </w:r>
            <w:r>
              <w:t xml:space="preserve">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30.03.2021 -31.03.2021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79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9.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«Гармония плюс»</w:t>
            </w:r>
          </w:p>
          <w:p w:rsidR="00AA6DC6" w:rsidRDefault="00121845">
            <w:pPr>
              <w:pStyle w:val="TableContents"/>
            </w:pPr>
            <w:r>
              <w:t>440000, Пензенская область,</w:t>
            </w:r>
          </w:p>
          <w:p w:rsidR="00AA6DC6" w:rsidRDefault="00121845">
            <w:pPr>
              <w:pStyle w:val="TableContents"/>
            </w:pPr>
            <w:r>
              <w:t>г. Пенза, ул. Суворова, д.111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01.04.2021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5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79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10.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«Кузнецкая межрайонная стоматологическая поликлиника»</w:t>
            </w:r>
          </w:p>
          <w:p w:rsidR="00AA6DC6" w:rsidRDefault="00121845">
            <w:pPr>
              <w:pStyle w:val="TableContents"/>
            </w:pPr>
            <w:r>
              <w:t xml:space="preserve"> 442530, </w:t>
            </w:r>
            <w:r>
              <w:t>Пензенская область,</w:t>
            </w:r>
          </w:p>
          <w:p w:rsidR="00AA6DC6" w:rsidRDefault="00121845">
            <w:pPr>
              <w:pStyle w:val="TableContents"/>
            </w:pPr>
            <w:r>
              <w:t>г. Кузнецк, ул. Кирова, 163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02.04.2021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79"/>
        </w:trPr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11.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ГАУЗ ПО «Пензенская стоматологическая поликлиника»</w:t>
            </w:r>
          </w:p>
          <w:p w:rsidR="00AA6DC6" w:rsidRDefault="00121845">
            <w:pPr>
              <w:pStyle w:val="TableContents"/>
            </w:pPr>
            <w:r>
              <w:t>440000, Пензенская область, г. Пенза,</w:t>
            </w:r>
          </w:p>
          <w:p w:rsidR="00AA6DC6" w:rsidRDefault="00121845">
            <w:pPr>
              <w:pStyle w:val="TableContents"/>
            </w:pPr>
            <w:r>
              <w:t xml:space="preserve"> ул. Володарского, д. 69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05.04.2021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79"/>
        </w:trPr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12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УФСБ России по Пензенской области</w:t>
            </w:r>
          </w:p>
          <w:p w:rsidR="00AA6DC6" w:rsidRDefault="00121845">
            <w:pPr>
              <w:pStyle w:val="TableContents"/>
            </w:pPr>
            <w:r>
              <w:t>440600, Пензенская область,</w:t>
            </w:r>
          </w:p>
          <w:p w:rsidR="00AA6DC6" w:rsidRDefault="00121845">
            <w:pPr>
              <w:pStyle w:val="TableContents"/>
            </w:pPr>
            <w:r>
              <w:t>Г. Пенза, ул. Московская, 72А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Юдин С.А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08.04.2021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7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lastRenderedPageBreak/>
              <w:t>13.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«ИНМЕД»</w:t>
            </w:r>
          </w:p>
          <w:p w:rsidR="00AA6DC6" w:rsidRDefault="00121845">
            <w:pPr>
              <w:pStyle w:val="TableContents"/>
            </w:pPr>
            <w:r>
              <w:t>440066, Пензенская область, г. Пенза,</w:t>
            </w:r>
          </w:p>
          <w:p w:rsidR="00AA6DC6" w:rsidRDefault="00121845">
            <w:pPr>
              <w:pStyle w:val="TableContents"/>
            </w:pPr>
            <w:r>
              <w:t xml:space="preserve"> ул. Рахманинова, д. 3К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Дёмкина Л.В.</w:t>
            </w:r>
          </w:p>
          <w:p w:rsidR="00AA6DC6" w:rsidRDefault="00AA6DC6">
            <w:pPr>
              <w:jc w:val="center"/>
            </w:pPr>
          </w:p>
          <w:p w:rsidR="00AA6DC6" w:rsidRDefault="00121845">
            <w:pPr>
              <w:jc w:val="center"/>
            </w:pPr>
            <w:r>
              <w:t>Юдин С.А.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Главный </w:t>
            </w:r>
            <w:r>
              <w:t>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12.04.2021 - </w:t>
            </w:r>
          </w:p>
          <w:p w:rsidR="00AA6DC6" w:rsidRDefault="00121845">
            <w:pPr>
              <w:pStyle w:val="TableContents"/>
              <w:jc w:val="center"/>
            </w:pPr>
            <w:r>
              <w:t>13.04.2021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254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«Нижнеломовская МРБ»</w:t>
            </w:r>
          </w:p>
          <w:p w:rsidR="00AA6DC6" w:rsidRDefault="00121845">
            <w:pPr>
              <w:pStyle w:val="TableContents"/>
            </w:pPr>
            <w:r>
              <w:t>442153, Пензенская область,</w:t>
            </w:r>
          </w:p>
          <w:p w:rsidR="00AA6DC6" w:rsidRDefault="00121845">
            <w:pPr>
              <w:pStyle w:val="TableContents"/>
            </w:pPr>
            <w:r>
              <w:t>Нижнеломовский район,</w:t>
            </w:r>
          </w:p>
          <w:p w:rsidR="00AA6DC6" w:rsidRDefault="00121845">
            <w:pPr>
              <w:pStyle w:val="TableContents"/>
            </w:pPr>
            <w:r>
              <w:t xml:space="preserve"> г. Нижний Ломов, ул. Сергеева, д.89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Дёмкина Л.В.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Сидорова А.И.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</w:pPr>
            <w:r>
              <w:t xml:space="preserve">     Главный </w:t>
            </w:r>
            <w:r>
              <w:t>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</w:pPr>
            <w:r>
              <w:t xml:space="preserve">             Консультант</w:t>
            </w:r>
          </w:p>
          <w:p w:rsidR="00AA6DC6" w:rsidRDefault="00AA6DC6"/>
          <w:p w:rsidR="00AA6DC6" w:rsidRDefault="00121845">
            <w:r>
              <w:t xml:space="preserve">     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15.04.2021 - 22.04.2021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16 000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ООО «Реагент Плюс»</w:t>
            </w:r>
          </w:p>
          <w:p w:rsidR="00AA6DC6" w:rsidRDefault="00121845">
            <w:pPr>
              <w:pStyle w:val="TableContents"/>
            </w:pPr>
            <w:r>
              <w:t xml:space="preserve">440068, Пензенская область </w:t>
            </w:r>
          </w:p>
          <w:p w:rsidR="00AA6DC6" w:rsidRDefault="00121845">
            <w:pPr>
              <w:pStyle w:val="TableContents"/>
            </w:pPr>
            <w:r>
              <w:t>г. Пенза, ул. Донецкая, д.26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22.04.2021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5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ООО «МЦ УЗИ»</w:t>
            </w:r>
          </w:p>
          <w:p w:rsidR="00AA6DC6" w:rsidRDefault="00121845">
            <w:pPr>
              <w:pStyle w:val="TableContents"/>
            </w:pPr>
            <w:r>
              <w:t xml:space="preserve">440066,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3-й пр. Рахманинова, д.3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22.04.2021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5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085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ООО «Медицина для Вас+»</w:t>
            </w:r>
          </w:p>
          <w:p w:rsidR="00AA6DC6" w:rsidRDefault="00121845">
            <w:pPr>
              <w:pStyle w:val="TableContents"/>
            </w:pPr>
            <w:r>
              <w:t xml:space="preserve">440000,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ул. пр. Победы, д. 20А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Майоренко 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     Консультант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23.04.202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18.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ЗАО НПП «Медицина для Вас»</w:t>
            </w:r>
          </w:p>
          <w:p w:rsidR="00AA6DC6" w:rsidRDefault="00121845">
            <w:pPr>
              <w:pStyle w:val="TableContents"/>
            </w:pPr>
            <w:r>
              <w:t xml:space="preserve">440011, Пензенская область, </w:t>
            </w:r>
          </w:p>
          <w:p w:rsidR="00AA6DC6" w:rsidRDefault="00121845">
            <w:pPr>
              <w:pStyle w:val="TableContents"/>
            </w:pPr>
            <w:r>
              <w:t>г. Пенза, пр. Победы, д. 20А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</w:t>
            </w:r>
            <w:r>
              <w:rPr>
                <w:u w:val="single"/>
              </w:rPr>
              <w:t xml:space="preserve"> Сидорова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 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27.04.2021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lastRenderedPageBreak/>
              <w:t>19.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«Кузнецкая межрайонная больница»</w:t>
            </w:r>
          </w:p>
          <w:p w:rsidR="00AA6DC6" w:rsidRDefault="00121845">
            <w:pPr>
              <w:pStyle w:val="TableContents"/>
            </w:pPr>
            <w:r>
              <w:t>442530, Пензенская область,</w:t>
            </w:r>
          </w:p>
          <w:p w:rsidR="00AA6DC6" w:rsidRDefault="00121845">
            <w:pPr>
              <w:pStyle w:val="TableContents"/>
            </w:pPr>
            <w:r>
              <w:t xml:space="preserve">г. Кузнецк, ул. </w:t>
            </w:r>
            <w:r>
              <w:t>Калинина, д. 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04.05.2021 - 26.05.2021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15 500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20.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«Сердобская МРБ им. А.И. Настина»</w:t>
            </w:r>
          </w:p>
          <w:p w:rsidR="00AA6DC6" w:rsidRDefault="00121845">
            <w:pPr>
              <w:pStyle w:val="TableContents"/>
            </w:pPr>
            <w:r>
              <w:t>442894, Пензенская область,</w:t>
            </w:r>
          </w:p>
          <w:p w:rsidR="00AA6DC6" w:rsidRDefault="00121845">
            <w:pPr>
              <w:pStyle w:val="TableContents"/>
            </w:pPr>
            <w:r>
              <w:t>Сердобский район,</w:t>
            </w:r>
          </w:p>
          <w:p w:rsidR="00AA6DC6" w:rsidRDefault="00121845">
            <w:pPr>
              <w:pStyle w:val="TableContents"/>
            </w:pPr>
            <w:r>
              <w:t>г. Сердобск, ул. Сорокина, д. 84</w:t>
            </w:r>
          </w:p>
          <w:p w:rsidR="00AA6DC6" w:rsidRDefault="00AA6DC6">
            <w:pPr>
              <w:pStyle w:val="TableContents"/>
            </w:pPr>
          </w:p>
          <w:p w:rsidR="00AA6DC6" w:rsidRDefault="00AA6DC6">
            <w:pPr>
              <w:pStyle w:val="TableContents"/>
            </w:pPr>
          </w:p>
          <w:p w:rsidR="00AA6DC6" w:rsidRDefault="00AA6DC6">
            <w:pPr>
              <w:pStyle w:val="TableContents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Дурденевская С.В.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121845">
            <w:pPr>
              <w:pStyle w:val="TableContents"/>
              <w:jc w:val="center"/>
            </w:pPr>
            <w:r>
              <w:t>Юдин С.А.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Сидорова А.И.</w:t>
            </w:r>
          </w:p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r>
              <w:t xml:space="preserve">      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r>
              <w:t xml:space="preserve">      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</w:pPr>
            <w:r>
              <w:t xml:space="preserve">       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17.05.2021 - 21.05.2021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10 000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«Бессоновская РБ»</w:t>
            </w:r>
          </w:p>
          <w:p w:rsidR="00AA6DC6" w:rsidRDefault="00121845">
            <w:pPr>
              <w:pStyle w:val="TableContents"/>
            </w:pPr>
            <w:r>
              <w:t>442780, Пензенская область,</w:t>
            </w:r>
          </w:p>
          <w:p w:rsidR="00AA6DC6" w:rsidRDefault="00121845">
            <w:pPr>
              <w:pStyle w:val="TableContents"/>
            </w:pPr>
            <w:r>
              <w:t>Бессоновский район,</w:t>
            </w:r>
          </w:p>
          <w:p w:rsidR="00AA6DC6" w:rsidRDefault="00121845">
            <w:pPr>
              <w:pStyle w:val="TableContents"/>
            </w:pPr>
            <w:r>
              <w:t>с. Бессоновка, ул. Центральная, д. 206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Дурденевская С.В.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15.06.2021 - 18.06.2021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7 000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АО «ППО ЭВТ имени В.А. Ревунова»</w:t>
            </w:r>
          </w:p>
          <w:p w:rsidR="00AA6DC6" w:rsidRDefault="00121845">
            <w:pPr>
              <w:pStyle w:val="TableContents"/>
            </w:pPr>
            <w:r>
              <w:t>440039, Пензенская область</w:t>
            </w:r>
          </w:p>
          <w:p w:rsidR="00AA6DC6" w:rsidRDefault="00121845">
            <w:pPr>
              <w:pStyle w:val="TableContents"/>
            </w:pPr>
            <w:r>
              <w:t xml:space="preserve"> г. Пенза, ул. Гагарина, д.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Демкина Л.В</w:t>
            </w:r>
          </w:p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  <w:jc w:val="center"/>
            </w:pPr>
            <w:r>
              <w:t>Дурденевская С.В.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</w:pP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21.06.2020 -23.06.2021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5 000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санаторий «Хопровские зори»</w:t>
            </w:r>
          </w:p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442883, Пензенская область,</w:t>
            </w:r>
          </w:p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Колышлейский район, р.п. Колышлей,</w:t>
            </w:r>
          </w:p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ул. Лесная, д. 1А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Дурденевская С.В</w:t>
            </w:r>
          </w:p>
          <w:p w:rsidR="00AA6DC6" w:rsidRDefault="00121845">
            <w:pPr>
              <w:pStyle w:val="TableContents"/>
              <w:jc w:val="center"/>
            </w:pPr>
            <w:r>
              <w:t>Демкина Л.В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01.07.2021 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400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24.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«Сосновоборская участковая больница»</w:t>
            </w:r>
          </w:p>
          <w:p w:rsidR="00AA6DC6" w:rsidRDefault="00121845">
            <w:pPr>
              <w:pStyle w:val="TableContents"/>
            </w:pPr>
            <w:r>
              <w:t>442570, Пензенская область,</w:t>
            </w:r>
          </w:p>
          <w:p w:rsidR="00AA6DC6" w:rsidRDefault="00121845">
            <w:pPr>
              <w:pStyle w:val="TableContents"/>
            </w:pPr>
            <w:r>
              <w:t xml:space="preserve"> Сосновоборский район,</w:t>
            </w:r>
          </w:p>
          <w:p w:rsidR="00AA6DC6" w:rsidRDefault="00121845">
            <w:pPr>
              <w:pStyle w:val="TableContents"/>
            </w:pPr>
            <w:r>
              <w:t>р.п. Сосновоборск, ул. Пионерская, д. 20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12.07.2021 - 13.07.2021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1 600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ФБУ в/ч 333877</w:t>
            </w:r>
          </w:p>
          <w:p w:rsidR="00AA6DC6" w:rsidRDefault="00121845">
            <w:pPr>
              <w:pStyle w:val="TableContents"/>
            </w:pPr>
            <w:r>
              <w:t xml:space="preserve">442538, г. </w:t>
            </w:r>
            <w:r>
              <w:t>Кузнецк - 8, ул. Октябрьская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19.07.2021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300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lastRenderedPageBreak/>
              <w:t>26.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«Городская детская поликлиника»</w:t>
            </w:r>
          </w:p>
          <w:p w:rsidR="00AA6DC6" w:rsidRDefault="00121845">
            <w:pPr>
              <w:pStyle w:val="TableContents"/>
            </w:pPr>
            <w:r>
              <w:t>440013, Пензенская область,</w:t>
            </w:r>
          </w:p>
          <w:p w:rsidR="00AA6DC6" w:rsidRDefault="00121845">
            <w:pPr>
              <w:pStyle w:val="TableContents"/>
            </w:pPr>
            <w:r>
              <w:t>г. Пенза, пр-т Победы, д 95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  <w:p w:rsidR="00AA6DC6" w:rsidRDefault="00121845">
            <w:pPr>
              <w:pStyle w:val="TableContents"/>
              <w:jc w:val="center"/>
            </w:pPr>
            <w:r>
              <w:t>Дурденевская С.В</w:t>
            </w:r>
          </w:p>
          <w:p w:rsidR="00AA6DC6" w:rsidRDefault="00121845">
            <w:pPr>
              <w:pStyle w:val="TableContents"/>
            </w:pPr>
            <w:r>
              <w:t xml:space="preserve">    Майоренко В.М.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Главный специалист</w:t>
            </w:r>
          </w:p>
          <w:p w:rsidR="00AA6DC6" w:rsidRDefault="00121845">
            <w:pPr>
              <w:pStyle w:val="TableContents"/>
            </w:pPr>
            <w:r>
              <w:t xml:space="preserve">     </w:t>
            </w:r>
            <w:r>
              <w:t>Главный специалист</w:t>
            </w:r>
          </w:p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</w:tc>
        <w:tc>
          <w:tcPr>
            <w:tcW w:w="169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09.08.2021 -18.08.2021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27.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«Кузнецкая межрайонная детская больница»</w:t>
            </w:r>
          </w:p>
          <w:p w:rsidR="00AA6DC6" w:rsidRDefault="00121845">
            <w:pPr>
              <w:pStyle w:val="TableContents"/>
            </w:pPr>
            <w:r>
              <w:t xml:space="preserve">442530, Пензенская область, </w:t>
            </w:r>
          </w:p>
          <w:p w:rsidR="00AA6DC6" w:rsidRDefault="00121845">
            <w:pPr>
              <w:pStyle w:val="TableContents"/>
            </w:pPr>
            <w:r>
              <w:t>г. Кузнецк, ул. Рабочая, 346а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Н.Е.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09.08.2021 - 15.08.2021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2 500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28.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ООО «Авиценна»</w:t>
            </w:r>
          </w:p>
          <w:p w:rsidR="00AA6DC6" w:rsidRDefault="00121845">
            <w:pPr>
              <w:pStyle w:val="TableContents"/>
            </w:pPr>
            <w:r>
              <w:t>442246, Пензенская область,</w:t>
            </w:r>
          </w:p>
          <w:p w:rsidR="00AA6DC6" w:rsidRDefault="00121845">
            <w:pPr>
              <w:pStyle w:val="TableContents"/>
            </w:pPr>
            <w:r>
              <w:t>г. Каменка, ул. Суворова, 61А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Юдин С.А.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21.09.2021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155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141"/>
        </w:trPr>
        <w:tc>
          <w:tcPr>
            <w:tcW w:w="5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29.</w:t>
            </w:r>
          </w:p>
        </w:tc>
        <w:tc>
          <w:tcPr>
            <w:tcW w:w="4962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ГБУЗ «Областная туберкулёзная больница»</w:t>
            </w:r>
          </w:p>
          <w:p w:rsidR="00AA6DC6" w:rsidRDefault="00121845">
            <w:pPr>
              <w:pStyle w:val="TableContents"/>
            </w:pPr>
            <w:r>
              <w:t>440052, Пензенская область,</w:t>
            </w:r>
          </w:p>
          <w:p w:rsidR="00AA6DC6" w:rsidRDefault="00121845">
            <w:pPr>
              <w:pStyle w:val="TableContents"/>
            </w:pPr>
            <w:r>
              <w:t xml:space="preserve"> г. Пенза, ул. Ново - Тамбовская, д. 9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Майоренко В.М.</w:t>
            </w:r>
          </w:p>
          <w:p w:rsidR="00AA6DC6" w:rsidRDefault="00121845">
            <w:pPr>
              <w:pStyle w:val="TableContents"/>
              <w:jc w:val="center"/>
            </w:pPr>
            <w:r>
              <w:t>Сидорова А. И.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30.09.2021 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400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14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30.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rPr>
                <w:u w:val="single"/>
              </w:rPr>
            </w:pPr>
            <w:r>
              <w:rPr>
                <w:u w:val="single"/>
              </w:rPr>
              <w:t>ФКУ «Войсковая часть 45108»</w:t>
            </w:r>
          </w:p>
          <w:p w:rsidR="00AA6DC6" w:rsidRDefault="00121845">
            <w:pPr>
              <w:pStyle w:val="TableContents"/>
            </w:pPr>
            <w:r>
              <w:t>442542, Пензенская область,</w:t>
            </w:r>
          </w:p>
          <w:p w:rsidR="00AA6DC6" w:rsidRDefault="00121845">
            <w:pPr>
              <w:pStyle w:val="TableContents"/>
            </w:pPr>
            <w:r>
              <w:t>г. Кузнецк - 12, ул. Свердловская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Малкина Н.Е.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04.10.2021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500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ГБУЗ «Пензенская районная больница»</w:t>
            </w:r>
          </w:p>
          <w:p w:rsidR="00AA6DC6" w:rsidRDefault="00121845">
            <w:pPr>
              <w:pStyle w:val="Standard"/>
            </w:pPr>
            <w:r>
              <w:t xml:space="preserve">442400, Пензенская область, </w:t>
            </w:r>
          </w:p>
          <w:p w:rsidR="00AA6DC6" w:rsidRDefault="00121845">
            <w:pPr>
              <w:pStyle w:val="Standard"/>
            </w:pPr>
            <w:r>
              <w:t xml:space="preserve"> Пензенский </w:t>
            </w:r>
            <w:r>
              <w:t>район,</w:t>
            </w:r>
          </w:p>
          <w:p w:rsidR="00AA6DC6" w:rsidRDefault="00121845">
            <w:pPr>
              <w:pStyle w:val="Standard"/>
            </w:pPr>
            <w:r>
              <w:t xml:space="preserve"> с. Кондоль, ул. Мира, д.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Дурденевская С.В</w:t>
            </w: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  <w:p w:rsidR="00AA6DC6" w:rsidRDefault="00121845">
            <w:pPr>
              <w:pStyle w:val="TableContents"/>
              <w:jc w:val="center"/>
            </w:pPr>
            <w:r>
              <w:t>Сидорова А.И.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121845">
            <w:pPr>
              <w:pStyle w:val="TableContents"/>
            </w:pPr>
            <w:r>
              <w:t xml:space="preserve">           Консультант</w:t>
            </w: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AA6DC6">
            <w:pPr>
              <w:pStyle w:val="TableContents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04.10.2020 -12.10.2021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15 000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ФГБОУ ВО «Пензенский государственный университет»</w:t>
            </w:r>
          </w:p>
          <w:p w:rsidR="00AA6DC6" w:rsidRDefault="00121845">
            <w:pPr>
              <w:pStyle w:val="Standard"/>
            </w:pPr>
            <w:r>
              <w:t>440026, Пензенская область</w:t>
            </w:r>
          </w:p>
          <w:p w:rsidR="00AA6DC6" w:rsidRDefault="00121845">
            <w:pPr>
              <w:pStyle w:val="Standard"/>
            </w:pPr>
            <w:r>
              <w:t>г. Пенза, ул. Красная, д. 40</w:t>
            </w:r>
          </w:p>
          <w:p w:rsidR="00AA6DC6" w:rsidRDefault="00AA6DC6">
            <w:pPr>
              <w:pStyle w:val="Standard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121845">
            <w:r>
              <w:t xml:space="preserve">            Консультант</w:t>
            </w:r>
          </w:p>
          <w:p w:rsidR="00AA6DC6" w:rsidRDefault="00AA6DC6">
            <w:pPr>
              <w:pStyle w:val="TableContents"/>
              <w:jc w:val="center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13.10.2021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lastRenderedPageBreak/>
              <w:t>33.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ООО «Медицинская клиника «Здоровье»</w:t>
            </w:r>
          </w:p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442960, Пензенская область,</w:t>
            </w:r>
          </w:p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г. Заречный, ул. Комсомольская, д. 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Демкина Л.В.</w:t>
            </w:r>
          </w:p>
          <w:p w:rsidR="00AA6DC6" w:rsidRDefault="00AA6DC6">
            <w:pPr>
              <w:pStyle w:val="TableContents"/>
              <w:jc w:val="center"/>
              <w:rPr>
                <w:u w:val="single"/>
              </w:rPr>
            </w:pPr>
          </w:p>
          <w:p w:rsidR="00AA6DC6" w:rsidRDefault="00121845">
            <w:pPr>
              <w:pStyle w:val="TableContents"/>
              <w:jc w:val="center"/>
            </w:pPr>
            <w:r>
              <w:t>Сидорова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Главный специалист</w:t>
            </w:r>
          </w:p>
          <w:p w:rsidR="00AA6DC6" w:rsidRDefault="00AA6DC6">
            <w:pPr>
              <w:pStyle w:val="TableContents"/>
              <w:jc w:val="center"/>
            </w:pP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14.10.2021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34.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ФГБУЗ МСЧ № 59 ФМБА России</w:t>
            </w:r>
          </w:p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442960, Пензенская область,</w:t>
            </w:r>
          </w:p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г. Заречный, ул. Спортивная, д.8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Майоренко В.М.</w:t>
            </w:r>
          </w:p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Дёмкина Л.В.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  <w:p w:rsidR="00AA6DC6" w:rsidRDefault="00121845">
            <w:pPr>
              <w:pStyle w:val="TableContents"/>
              <w:jc w:val="center"/>
            </w:pP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 xml:space="preserve">15.10.2021- </w:t>
            </w:r>
            <w:r>
              <w:t>21.10.2021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20 000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35.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ГБУЗ «Городская поликлиника»</w:t>
            </w:r>
          </w:p>
          <w:p w:rsidR="00AA6DC6" w:rsidRDefault="00121845">
            <w:pPr>
              <w:pStyle w:val="Standard"/>
            </w:pPr>
            <w:r>
              <w:t>440600, Пензенская область,</w:t>
            </w:r>
          </w:p>
          <w:p w:rsidR="00AA6DC6" w:rsidRDefault="00121845">
            <w:pPr>
              <w:pStyle w:val="Standard"/>
            </w:pPr>
            <w:r>
              <w:t>г. Пенза, ул. Володарского, д. 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  <w:rPr>
                <w:u w:val="single"/>
              </w:rPr>
            </w:pPr>
            <w:r>
              <w:rPr>
                <w:u w:val="single"/>
              </w:rPr>
              <w:t>Сидорова А.И.</w:t>
            </w:r>
          </w:p>
          <w:p w:rsidR="00AA6DC6" w:rsidRDefault="00121845">
            <w:pPr>
              <w:pStyle w:val="TableContents"/>
              <w:jc w:val="center"/>
            </w:pPr>
            <w:r>
              <w:t>Майоренко В.М.</w:t>
            </w:r>
          </w:p>
          <w:p w:rsidR="00AA6DC6" w:rsidRDefault="00121845">
            <w:pPr>
              <w:pStyle w:val="TableContents"/>
              <w:jc w:val="center"/>
            </w:pPr>
            <w:r>
              <w:t>Юдин С.А.</w:t>
            </w:r>
          </w:p>
          <w:p w:rsidR="00AA6DC6" w:rsidRDefault="00121845">
            <w:pPr>
              <w:pStyle w:val="TableContents"/>
              <w:jc w:val="center"/>
            </w:pPr>
            <w:r>
              <w:t>Дурденевская С.В.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121845">
            <w:pPr>
              <w:pStyle w:val="TableContents"/>
            </w:pPr>
            <w:r>
              <w:t xml:space="preserve">            Консультант</w:t>
            </w:r>
          </w:p>
          <w:p w:rsidR="00AA6DC6" w:rsidRDefault="00121845">
            <w:pPr>
              <w:pStyle w:val="TableContents"/>
            </w:pPr>
            <w:r>
              <w:t xml:space="preserve">      Главный специалист</w:t>
            </w:r>
          </w:p>
          <w:p w:rsidR="00AA6DC6" w:rsidRDefault="00121845">
            <w:pPr>
              <w:pStyle w:val="TableContents"/>
            </w:pPr>
            <w:r>
              <w:t xml:space="preserve">       Главный </w:t>
            </w:r>
            <w:r>
              <w:t>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22.10.2021 -16.11.2021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40 000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56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>36.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 xml:space="preserve">ГБУЗ «Клиническая больница №6 </w:t>
            </w:r>
          </w:p>
          <w:p w:rsidR="00AA6DC6" w:rsidRDefault="00121845">
            <w:pPr>
              <w:pStyle w:val="Standard"/>
              <w:rPr>
                <w:u w:val="single"/>
              </w:rPr>
            </w:pPr>
            <w:r>
              <w:rPr>
                <w:u w:val="single"/>
              </w:rPr>
              <w:t>им. Г.А. Захарьина»</w:t>
            </w:r>
          </w:p>
          <w:p w:rsidR="00AA6DC6" w:rsidRDefault="00121845">
            <w:pPr>
              <w:pStyle w:val="Standard"/>
            </w:pPr>
            <w:r>
              <w:t>440071, Пензенская область,</w:t>
            </w:r>
          </w:p>
          <w:p w:rsidR="00AA6DC6" w:rsidRDefault="00121845">
            <w:pPr>
              <w:pStyle w:val="Standard"/>
            </w:pPr>
            <w:r>
              <w:t>г. Пенза, ул. Стасова, д.7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</w:t>
            </w:r>
            <w:r>
              <w:rPr>
                <w:u w:val="single"/>
              </w:rPr>
              <w:t>Дурденевская С.В.</w:t>
            </w:r>
          </w:p>
          <w:p w:rsidR="00AA6DC6" w:rsidRDefault="00121845">
            <w:pPr>
              <w:pStyle w:val="TableContents"/>
            </w:pPr>
            <w:r>
              <w:t xml:space="preserve">     Майоренко В.М.</w:t>
            </w:r>
          </w:p>
          <w:p w:rsidR="00AA6DC6" w:rsidRDefault="00121845">
            <w:pPr>
              <w:pStyle w:val="TableContents"/>
            </w:pPr>
            <w:r>
              <w:t xml:space="preserve">     Дёмкина Л.В.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Консультант</w:t>
            </w:r>
          </w:p>
          <w:p w:rsidR="00AA6DC6" w:rsidRDefault="00121845">
            <w:pPr>
              <w:pStyle w:val="TableContents"/>
            </w:pPr>
            <w:r>
              <w:t xml:space="preserve">     Главный специалист</w:t>
            </w:r>
          </w:p>
          <w:p w:rsidR="00AA6DC6" w:rsidRDefault="00121845">
            <w:pPr>
              <w:pStyle w:val="TableContents"/>
            </w:pPr>
            <w:r>
              <w:t xml:space="preserve">     </w:t>
            </w:r>
            <w:r>
              <w:t>Главный специалист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29.11.2021 03.12.2021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7 500</w:t>
            </w:r>
          </w:p>
        </w:tc>
      </w:tr>
      <w:tr w:rsidR="00AA6DC6">
        <w:tblPrEx>
          <w:tblCellMar>
            <w:top w:w="0" w:type="dxa"/>
            <w:bottom w:w="0" w:type="dxa"/>
          </w:tblCellMar>
        </w:tblPrEx>
        <w:tc>
          <w:tcPr>
            <w:tcW w:w="123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</w:pPr>
            <w:r>
              <w:t xml:space="preserve">                                                                                                                                                                                       ИТОГО: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A6DC6" w:rsidRDefault="00121845">
            <w:pPr>
              <w:pStyle w:val="TableContents"/>
              <w:jc w:val="center"/>
            </w:pPr>
            <w:r>
              <w:t>167 795</w:t>
            </w:r>
          </w:p>
        </w:tc>
      </w:tr>
    </w:tbl>
    <w:p w:rsidR="00AA6DC6" w:rsidRDefault="00121845">
      <w:pPr>
        <w:pStyle w:val="Standard"/>
        <w:jc w:val="center"/>
      </w:pPr>
      <w:r>
        <w:rPr>
          <w:sz w:val="28"/>
          <w:szCs w:val="28"/>
        </w:rPr>
        <w:br/>
      </w:r>
    </w:p>
    <w:sectPr w:rsidR="00AA6DC6">
      <w:headerReference w:type="default" r:id="rId6"/>
      <w:pgSz w:w="16838" w:h="11906" w:orient="landscape"/>
      <w:pgMar w:top="1440" w:right="1080" w:bottom="1440" w:left="1080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21845">
      <w:r>
        <w:separator/>
      </w:r>
    </w:p>
  </w:endnote>
  <w:endnote w:type="continuationSeparator" w:id="0">
    <w:p w:rsidR="00000000" w:rsidRDefault="0012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21845">
      <w:r>
        <w:rPr>
          <w:color w:val="000000"/>
        </w:rPr>
        <w:separator/>
      </w:r>
    </w:p>
  </w:footnote>
  <w:footnote w:type="continuationSeparator" w:id="0">
    <w:p w:rsidR="00000000" w:rsidRDefault="00121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182" w:rsidRDefault="00121845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A6DC6"/>
    <w:rsid w:val="00121845"/>
    <w:rsid w:val="00AA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9C9A0-5304-413B-AC15-DB399678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a7">
    <w:name w:val="header"/>
    <w:basedOn w:val="Standard"/>
    <w:pPr>
      <w:suppressLineNumbers/>
      <w:tabs>
        <w:tab w:val="center" w:pos="7285"/>
        <w:tab w:val="right" w:pos="14570"/>
      </w:tabs>
    </w:pPr>
  </w:style>
  <w:style w:type="paragraph" w:styleId="a8">
    <w:name w:val="foot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9">
    <w:name w:val="Balloon Text"/>
    <w:basedOn w:val="a"/>
    <w:rPr>
      <w:rFonts w:ascii="Segoe UI" w:hAnsi="Segoe UI"/>
      <w:sz w:val="18"/>
      <w:szCs w:val="16"/>
    </w:rPr>
  </w:style>
  <w:style w:type="character" w:customStyle="1" w:styleId="aa">
    <w:name w:val="Текст выноски Знак"/>
    <w:basedOn w:val="a0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Осинькина Инна Юрьевна</dc:creator>
  <cp:lastModifiedBy>Каневская Екатерина Александровна</cp:lastModifiedBy>
  <cp:revision>2</cp:revision>
  <cp:lastPrinted>2021-04-08T11:07:00Z</cp:lastPrinted>
  <dcterms:created xsi:type="dcterms:W3CDTF">2021-04-09T10:55:00Z</dcterms:created>
  <dcterms:modified xsi:type="dcterms:W3CDTF">2021-04-09T10:55:00Z</dcterms:modified>
</cp:coreProperties>
</file>